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388" w:rsidRDefault="00A55388" w:rsidP="00A5538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PLAYSTOWE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A55388" w:rsidRDefault="00A55388" w:rsidP="00A5538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Rendcomb</w:t>
      </w:r>
      <w:proofErr w:type="spellEnd"/>
      <w:r>
        <w:rPr>
          <w:rStyle w:val="Hyperlink"/>
          <w:color w:val="auto"/>
          <w:u w:val="none"/>
        </w:rPr>
        <w:t>, Gloucestershire. Clerk.</w:t>
      </w:r>
    </w:p>
    <w:p w:rsidR="00A55388" w:rsidRDefault="00A55388" w:rsidP="00A5538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55388" w:rsidRDefault="00A55388" w:rsidP="00A5538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55388" w:rsidRDefault="00A55388" w:rsidP="00A5538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Philip </w:t>
      </w:r>
      <w:proofErr w:type="spellStart"/>
      <w:r>
        <w:rPr>
          <w:rStyle w:val="Hyperlink"/>
          <w:color w:val="auto"/>
          <w:u w:val="none"/>
        </w:rPr>
        <w:t>Polton</w:t>
      </w:r>
      <w:proofErr w:type="spellEnd"/>
      <w:r>
        <w:rPr>
          <w:rStyle w:val="Hyperlink"/>
          <w:color w:val="auto"/>
          <w:u w:val="none"/>
        </w:rPr>
        <w:t>, Archdeacon of Gloucester(q.v.</w:t>
      </w:r>
      <w:proofErr w:type="gramStart"/>
      <w:r>
        <w:rPr>
          <w:rStyle w:val="Hyperlink"/>
          <w:color w:val="auto"/>
          <w:u w:val="none"/>
        </w:rPr>
        <w:t>),  brought</w:t>
      </w:r>
      <w:proofErr w:type="gramEnd"/>
      <w:r>
        <w:rPr>
          <w:rStyle w:val="Hyperlink"/>
          <w:color w:val="auto"/>
          <w:u w:val="none"/>
        </w:rPr>
        <w:t xml:space="preserve"> a plaint of debt</w:t>
      </w:r>
    </w:p>
    <w:p w:rsidR="00A55388" w:rsidRDefault="00A55388" w:rsidP="00A5538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against him.</w:t>
      </w:r>
    </w:p>
    <w:p w:rsidR="00A55388" w:rsidRDefault="00A55388" w:rsidP="00A5538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A55388" w:rsidRDefault="00A55388" w:rsidP="00A5538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55388" w:rsidRDefault="00A55388" w:rsidP="00A5538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55388" w:rsidRDefault="00A55388" w:rsidP="00A5538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August 2016</w:t>
      </w:r>
    </w:p>
    <w:p w:rsidR="006B2F86" w:rsidRPr="00E71FC3" w:rsidRDefault="00A553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388" w:rsidRDefault="00A55388" w:rsidP="00E71FC3">
      <w:pPr>
        <w:spacing w:after="0" w:line="240" w:lineRule="auto"/>
      </w:pPr>
      <w:r>
        <w:separator/>
      </w:r>
    </w:p>
  </w:endnote>
  <w:endnote w:type="continuationSeparator" w:id="0">
    <w:p w:rsidR="00A55388" w:rsidRDefault="00A553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388" w:rsidRDefault="00A55388" w:rsidP="00E71FC3">
      <w:pPr>
        <w:spacing w:after="0" w:line="240" w:lineRule="auto"/>
      </w:pPr>
      <w:r>
        <w:separator/>
      </w:r>
    </w:p>
  </w:footnote>
  <w:footnote w:type="continuationSeparator" w:id="0">
    <w:p w:rsidR="00A55388" w:rsidRDefault="00A553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388"/>
    <w:rsid w:val="001A7C09"/>
    <w:rsid w:val="00577BD5"/>
    <w:rsid w:val="00656CBA"/>
    <w:rsid w:val="006A1F77"/>
    <w:rsid w:val="00733BE7"/>
    <w:rsid w:val="00A5538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BF04DA-F977-44A5-B702-DC0600995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553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2017-02-25T22:10:00Z</dcterms:created>
  <dcterms:modified xsi:type="dcterms:W3CDTF">2017-02-25T22:10:00Z</dcterms:modified>
</cp:coreProperties>
</file>